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Southend-on-Sea</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Southend-on-Sea</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Southend-on-Sea</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Southend-on-Sea</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Southend-on-Sea</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Southend-on-Sea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52.6% </w:t>
      </w:r>
      <w:r w:rsidRPr="004747BF">
        <w:rPr>
          <w:rFonts w:ascii="Libre Franklin Light" w:eastAsia="Times New Roman" w:hAnsi="Libre Franklin Light" w:cs="Calibri Light"/>
        </w:rPr>
        <w:t xml:space="preserve">of those respondents classified as PGSI 8+ in Southend-on-Sea</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Southend-on-Sea is estimated to be </w:t>
      </w:r>
      <w:r w:rsidRPr="00773DF7">
        <w:rPr>
          <w:rFonts w:ascii="Libre Franklin Light" w:eastAsia="Times New Roman" w:hAnsi="Libre Franklin Light" w:cs="Calibri Light"/>
          <w:b/>
          <w:bCs/>
          <w:color w:val="C45911" w:themeColor="accent2" w:themeShade="BF"/>
        </w:rPr>
        <w:t xml:space="preserve">£2,487,457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Southend-on-Sea</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Southend-on-Sea</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Southend-on-Sea</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Southend-on-Sea</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end-on-Sea.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Southend-on-Sea</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end-on-Sea.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Southend-on-Sea</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Southend-on-Sea</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end-on-Sea.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Southend-on-Sea</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Southend-on-Sea</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Southend-on-Sea</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Southend-on-Sea</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Southend-on-Sea</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Southend-on-Sea</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£2,487,457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Southend-on-Sea</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£40,517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£837,906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£60,025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£16,882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£30,950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£1,501,177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£2,487,457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Southend-on-Sea</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Southend-on-Sea</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Southend-on-Sea</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Southend-on-Sea</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Southend-on-Sea</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Southend-on-Sea</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Southend-on-Sea</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Southend-on-Sea</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Southend-on-Sea</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Southend-on-Sea</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Southend-on-Sea</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Southend-on-Sea</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1D10DF4-1B4C-43F1-8D91-7734F219066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